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34B" w:rsidRPr="00D24617" w:rsidRDefault="00B6534B" w:rsidP="00CE139F">
      <w:pPr>
        <w:jc w:val="right"/>
        <w:rPr>
          <w:rFonts w:ascii="Times New Roman" w:hAnsi="Times New Roman"/>
          <w:b/>
          <w:sz w:val="26"/>
          <w:szCs w:val="28"/>
        </w:rPr>
      </w:pPr>
      <w:r w:rsidRPr="00D24617">
        <w:rPr>
          <w:rFonts w:ascii="Times New Roman" w:hAnsi="Times New Roman"/>
          <w:b/>
          <w:sz w:val="26"/>
          <w:szCs w:val="28"/>
        </w:rPr>
        <w:t xml:space="preserve">Приложение к протоколу № 1 </w:t>
      </w:r>
    </w:p>
    <w:p w:rsidR="00B6534B" w:rsidRPr="00D24617" w:rsidRDefault="00B6534B" w:rsidP="00CE139F">
      <w:pPr>
        <w:jc w:val="right"/>
        <w:rPr>
          <w:rFonts w:ascii="Times New Roman" w:hAnsi="Times New Roman"/>
          <w:b/>
          <w:sz w:val="26"/>
          <w:szCs w:val="28"/>
        </w:rPr>
      </w:pPr>
      <w:r w:rsidRPr="00D24617">
        <w:rPr>
          <w:rFonts w:ascii="Times New Roman" w:hAnsi="Times New Roman"/>
          <w:b/>
          <w:sz w:val="26"/>
          <w:szCs w:val="28"/>
        </w:rPr>
        <w:t xml:space="preserve"> от 16.05.2018 г. общего собрания </w:t>
      </w:r>
    </w:p>
    <w:p w:rsidR="00B6534B" w:rsidRPr="00D24617" w:rsidRDefault="00B6534B" w:rsidP="00CE139F">
      <w:pPr>
        <w:jc w:val="right"/>
        <w:rPr>
          <w:rFonts w:ascii="Times New Roman" w:hAnsi="Times New Roman"/>
          <w:b/>
          <w:sz w:val="26"/>
          <w:szCs w:val="28"/>
        </w:rPr>
      </w:pPr>
      <w:r w:rsidRPr="00D24617">
        <w:rPr>
          <w:rFonts w:ascii="Times New Roman" w:hAnsi="Times New Roman"/>
          <w:b/>
          <w:sz w:val="26"/>
          <w:szCs w:val="28"/>
        </w:rPr>
        <w:t xml:space="preserve">участников долевой собственности </w:t>
      </w:r>
    </w:p>
    <w:p w:rsidR="00B6534B" w:rsidRPr="00D24617" w:rsidRDefault="00B6534B" w:rsidP="00CE139F">
      <w:pPr>
        <w:jc w:val="right"/>
        <w:rPr>
          <w:rFonts w:ascii="Times New Roman" w:hAnsi="Times New Roman"/>
          <w:b/>
          <w:sz w:val="26"/>
          <w:szCs w:val="28"/>
        </w:rPr>
      </w:pPr>
      <w:r w:rsidRPr="00D24617">
        <w:rPr>
          <w:rFonts w:ascii="Times New Roman" w:hAnsi="Times New Roman"/>
          <w:b/>
          <w:sz w:val="26"/>
          <w:szCs w:val="28"/>
        </w:rPr>
        <w:t xml:space="preserve">на земельный участок  </w:t>
      </w:r>
    </w:p>
    <w:p w:rsidR="00B6534B" w:rsidRPr="00D24617" w:rsidRDefault="00B6534B" w:rsidP="00CE139F">
      <w:pPr>
        <w:jc w:val="right"/>
        <w:rPr>
          <w:rFonts w:ascii="Times New Roman" w:hAnsi="Times New Roman"/>
          <w:b/>
          <w:sz w:val="26"/>
          <w:szCs w:val="28"/>
        </w:rPr>
      </w:pPr>
      <w:r w:rsidRPr="00D24617">
        <w:rPr>
          <w:rFonts w:ascii="Times New Roman" w:hAnsi="Times New Roman"/>
          <w:b/>
          <w:sz w:val="26"/>
          <w:szCs w:val="28"/>
        </w:rPr>
        <w:t>с кадастровым номером  26:02:000000:831</w:t>
      </w:r>
    </w:p>
    <w:p w:rsidR="00B6534B" w:rsidRDefault="00B6534B" w:rsidP="00CD6F68">
      <w:pPr>
        <w:jc w:val="center"/>
        <w:rPr>
          <w:rFonts w:ascii="Times New Roman" w:hAnsi="Times New Roman"/>
          <w:b/>
          <w:sz w:val="26"/>
          <w:szCs w:val="28"/>
        </w:rPr>
      </w:pPr>
    </w:p>
    <w:p w:rsidR="00B6534B" w:rsidRPr="00D24617" w:rsidRDefault="00B6534B" w:rsidP="00CD6F68">
      <w:pPr>
        <w:jc w:val="center"/>
        <w:rPr>
          <w:rFonts w:ascii="Times New Roman" w:hAnsi="Times New Roman"/>
          <w:b/>
          <w:sz w:val="26"/>
          <w:szCs w:val="28"/>
        </w:rPr>
      </w:pPr>
    </w:p>
    <w:p w:rsidR="00B6534B" w:rsidRPr="00D24617" w:rsidRDefault="00B6534B" w:rsidP="00CD6F68">
      <w:pPr>
        <w:jc w:val="center"/>
        <w:rPr>
          <w:rFonts w:ascii="Times New Roman" w:hAnsi="Times New Roman"/>
          <w:b/>
          <w:sz w:val="26"/>
          <w:szCs w:val="28"/>
        </w:rPr>
      </w:pPr>
      <w:r w:rsidRPr="00D24617">
        <w:rPr>
          <w:rFonts w:ascii="Times New Roman" w:hAnsi="Times New Roman"/>
          <w:b/>
          <w:sz w:val="26"/>
          <w:szCs w:val="28"/>
        </w:rPr>
        <w:t>Список регистрации присутствующих 16.05.2018 г. на общем собрании участников долевой собственности на земельный участок с кадастровым номером 26:02:000000:831</w:t>
      </w:r>
    </w:p>
    <w:p w:rsidR="00B6534B" w:rsidRPr="00D24617" w:rsidRDefault="00B6534B" w:rsidP="00CD6F68">
      <w:pPr>
        <w:jc w:val="center"/>
        <w:rPr>
          <w:rFonts w:ascii="Times New Roman" w:hAnsi="Times New Roman"/>
          <w:b/>
          <w:sz w:val="26"/>
          <w:szCs w:val="24"/>
        </w:rPr>
      </w:pPr>
    </w:p>
    <w:tbl>
      <w:tblPr>
        <w:tblW w:w="1576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552"/>
        <w:gridCol w:w="6379"/>
        <w:gridCol w:w="4644"/>
        <w:gridCol w:w="1620"/>
      </w:tblGrid>
      <w:tr w:rsidR="00B6534B" w:rsidRPr="00D24617" w:rsidTr="00D24617">
        <w:tc>
          <w:tcPr>
            <w:tcW w:w="567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№</w:t>
            </w: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п/п</w:t>
            </w:r>
          </w:p>
        </w:tc>
        <w:tc>
          <w:tcPr>
            <w:tcW w:w="2552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ФИО  правообладателя</w:t>
            </w:r>
          </w:p>
        </w:tc>
        <w:tc>
          <w:tcPr>
            <w:tcW w:w="6379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Документ, удостоверяющий личность участника и реквизиты документа представителя</w:t>
            </w:r>
          </w:p>
        </w:tc>
        <w:tc>
          <w:tcPr>
            <w:tcW w:w="4644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Правоудостоверяющие документы</w:t>
            </w:r>
          </w:p>
        </w:tc>
        <w:tc>
          <w:tcPr>
            <w:tcW w:w="1620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Размер</w:t>
            </w: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 xml:space="preserve"> доли</w:t>
            </w:r>
          </w:p>
        </w:tc>
      </w:tr>
      <w:tr w:rsidR="00B6534B" w:rsidRPr="00D24617" w:rsidTr="00D24617">
        <w:tc>
          <w:tcPr>
            <w:tcW w:w="567" w:type="dxa"/>
          </w:tcPr>
          <w:p w:rsidR="00B6534B" w:rsidRPr="00D24617" w:rsidRDefault="00B6534B" w:rsidP="00B96D0D">
            <w:pPr>
              <w:pStyle w:val="ListParagraph"/>
              <w:numPr>
                <w:ilvl w:val="0"/>
                <w:numId w:val="1"/>
              </w:numPr>
              <w:ind w:hanging="690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552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Исай Юрий Григорьевич</w:t>
            </w:r>
          </w:p>
        </w:tc>
        <w:tc>
          <w:tcPr>
            <w:tcW w:w="6379" w:type="dxa"/>
          </w:tcPr>
          <w:p w:rsidR="00B6534B" w:rsidRPr="00D24617" w:rsidRDefault="00B6534B" w:rsidP="00B96D0D">
            <w:pPr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паспорт серия 07 08 № 000867выдан Отделением УФМС России по Ставропольскому краю в Ипатовском районе 15.01.2008г., зарегистрирован по адресу: Ставропольский край, Ипатовский район, село Бурукшун, улица 70 лет Октября, дом №3</w:t>
            </w:r>
          </w:p>
        </w:tc>
        <w:tc>
          <w:tcPr>
            <w:tcW w:w="4644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Свидетельство о государственной регистрации права от 03.08.2012 г., серии 26-АИ № 118602, дата регистрации: 03.08.2012 г., номер регистрации:26-0-1-101/2005/2012-</w:t>
            </w:r>
            <w:r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 </w:t>
            </w: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444;</w:t>
            </w: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Свидетельство о государственной регистрации права от 28.12.2015 г., серии 26 АК № 486247,дата регистрации: 28.12.2015 г., номер регистрации: 26-26/013-26/013/200/2015-3587/2</w:t>
            </w:r>
          </w:p>
        </w:tc>
        <w:tc>
          <w:tcPr>
            <w:tcW w:w="1620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10, </w:t>
            </w:r>
            <w:smartTag w:uri="urn:schemas-microsoft-com:office:smarttags" w:element="metricconverter">
              <w:smartTagPr>
                <w:attr w:name="ProductID" w:val="03 га"/>
              </w:smartTagPr>
              <w:r w:rsidRPr="00D24617">
                <w:rPr>
                  <w:rFonts w:ascii="Times New Roman" w:hAnsi="Times New Roman"/>
                  <w:color w:val="000000"/>
                  <w:sz w:val="26"/>
                  <w:szCs w:val="28"/>
                </w:rPr>
                <w:t>03 га</w:t>
              </w:r>
            </w:smartTag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,</w:t>
            </w: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20, </w:t>
            </w:r>
            <w:smartTag w:uri="urn:schemas-microsoft-com:office:smarttags" w:element="metricconverter">
              <w:smartTagPr>
                <w:attr w:name="ProductID" w:val="06 га"/>
              </w:smartTagPr>
              <w:r w:rsidRPr="00D24617">
                <w:rPr>
                  <w:rFonts w:ascii="Times New Roman" w:hAnsi="Times New Roman"/>
                  <w:color w:val="000000"/>
                  <w:sz w:val="26"/>
                  <w:szCs w:val="28"/>
                </w:rPr>
                <w:t>06 га</w:t>
              </w:r>
            </w:smartTag>
          </w:p>
        </w:tc>
      </w:tr>
      <w:tr w:rsidR="00B6534B" w:rsidRPr="00D24617" w:rsidTr="00D24617">
        <w:tc>
          <w:tcPr>
            <w:tcW w:w="567" w:type="dxa"/>
          </w:tcPr>
          <w:p w:rsidR="00B6534B" w:rsidRPr="00D24617" w:rsidRDefault="00B6534B" w:rsidP="00B96D0D">
            <w:pPr>
              <w:pStyle w:val="ListParagraph"/>
              <w:numPr>
                <w:ilvl w:val="0"/>
                <w:numId w:val="1"/>
              </w:numPr>
              <w:ind w:hanging="690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552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Коротенко Елена Борисовна</w:t>
            </w:r>
          </w:p>
        </w:tc>
        <w:tc>
          <w:tcPr>
            <w:tcW w:w="6379" w:type="dxa"/>
          </w:tcPr>
          <w:p w:rsidR="00B6534B" w:rsidRPr="00D24617" w:rsidRDefault="00B6534B" w:rsidP="00D24617">
            <w:pPr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паспорт серия 07 07 № 951925 выдан Отделением УФМС России по Ставропольскому краю в Новоалександровском районе 16.11.2007г.,зарегистрирован</w:t>
            </w:r>
            <w:r>
              <w:rPr>
                <w:rFonts w:ascii="Times New Roman" w:hAnsi="Times New Roman"/>
                <w:sz w:val="26"/>
                <w:szCs w:val="28"/>
              </w:rPr>
              <w:t>ная</w:t>
            </w:r>
            <w:r w:rsidRPr="00D24617">
              <w:rPr>
                <w:rFonts w:ascii="Times New Roman" w:hAnsi="Times New Roman"/>
                <w:sz w:val="26"/>
                <w:szCs w:val="28"/>
              </w:rPr>
              <w:t xml:space="preserve"> по адресу: Ставропольский край, Новоалександровский район, поселок Темижбекский, улица Молодежная, дом №1, квартира 2,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D24617">
              <w:rPr>
                <w:rFonts w:ascii="Times New Roman" w:hAnsi="Times New Roman"/>
                <w:sz w:val="26"/>
                <w:szCs w:val="28"/>
              </w:rPr>
              <w:t>представитель Коротенко Николай Павлович, паспорт серии 4402 № 098540 выдан УВД г. Магадан 2704.2002г., зарегистрирован по адресу:</w:t>
            </w:r>
          </w:p>
          <w:p w:rsidR="00B6534B" w:rsidRPr="00D24617" w:rsidRDefault="00B6534B" w:rsidP="00D24617">
            <w:pPr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 xml:space="preserve">Ставропольский край, г. Ставрополь, ул. Тухачевского дом № 23/4 кв.20, 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действующий </w:t>
            </w:r>
            <w:r w:rsidRPr="00D24617">
              <w:rPr>
                <w:rFonts w:ascii="Times New Roman" w:hAnsi="Times New Roman"/>
                <w:sz w:val="26"/>
                <w:szCs w:val="28"/>
              </w:rPr>
              <w:t>на основании доверенности от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D24617">
              <w:rPr>
                <w:rFonts w:ascii="Times New Roman" w:hAnsi="Times New Roman"/>
                <w:sz w:val="26"/>
                <w:szCs w:val="28"/>
              </w:rPr>
              <w:t>19.11.2015г., реестр № 2-2173</w:t>
            </w:r>
          </w:p>
        </w:tc>
        <w:tc>
          <w:tcPr>
            <w:tcW w:w="4644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Свидетельство о государственной регистрации права от 24.09.2012 г., серии 26-АИ № 187866, дата регистрации: 24.09.2012 г., номер регистрации: 26-0-1-101/2007/2012-97</w:t>
            </w:r>
          </w:p>
        </w:tc>
        <w:tc>
          <w:tcPr>
            <w:tcW w:w="1620" w:type="dxa"/>
          </w:tcPr>
          <w:p w:rsidR="00B6534B" w:rsidRPr="00D24617" w:rsidRDefault="00B6534B" w:rsidP="00791BE5">
            <w:pPr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     2, </w:t>
            </w:r>
            <w:smartTag w:uri="urn:schemas-microsoft-com:office:smarttags" w:element="metricconverter">
              <w:smartTagPr>
                <w:attr w:name="ProductID" w:val="88 га"/>
              </w:smartTagPr>
              <w:r w:rsidRPr="00D24617">
                <w:rPr>
                  <w:rFonts w:ascii="Times New Roman" w:hAnsi="Times New Roman"/>
                  <w:color w:val="000000"/>
                  <w:sz w:val="26"/>
                  <w:szCs w:val="28"/>
                </w:rPr>
                <w:t>88 га</w:t>
              </w:r>
            </w:smartTag>
          </w:p>
        </w:tc>
      </w:tr>
      <w:tr w:rsidR="00B6534B" w:rsidRPr="00D24617" w:rsidTr="00D24617">
        <w:tc>
          <w:tcPr>
            <w:tcW w:w="567" w:type="dxa"/>
          </w:tcPr>
          <w:p w:rsidR="00B6534B" w:rsidRPr="00D24617" w:rsidRDefault="00B6534B" w:rsidP="00B96D0D">
            <w:pPr>
              <w:pStyle w:val="ListParagraph"/>
              <w:numPr>
                <w:ilvl w:val="0"/>
                <w:numId w:val="1"/>
              </w:numPr>
              <w:ind w:hanging="690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552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Ткаченко Анна Павловна</w:t>
            </w:r>
          </w:p>
        </w:tc>
        <w:tc>
          <w:tcPr>
            <w:tcW w:w="6379" w:type="dxa"/>
          </w:tcPr>
          <w:p w:rsidR="00B6534B" w:rsidRPr="00D24617" w:rsidRDefault="00B6534B" w:rsidP="00B96D0D">
            <w:pPr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паспорт серия 07 03 № 783618 выдан ОВД Новоалександровского района Ставропольского края 06.05.2003г.,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D24617">
              <w:rPr>
                <w:rFonts w:ascii="Times New Roman" w:hAnsi="Times New Roman"/>
                <w:sz w:val="26"/>
                <w:szCs w:val="28"/>
              </w:rPr>
              <w:t>зарегистрирован</w:t>
            </w:r>
            <w:r>
              <w:rPr>
                <w:rFonts w:ascii="Times New Roman" w:hAnsi="Times New Roman"/>
                <w:sz w:val="26"/>
                <w:szCs w:val="28"/>
              </w:rPr>
              <w:t>н</w:t>
            </w:r>
            <w:r w:rsidRPr="00D24617">
              <w:rPr>
                <w:rFonts w:ascii="Times New Roman" w:hAnsi="Times New Roman"/>
                <w:sz w:val="26"/>
                <w:szCs w:val="28"/>
              </w:rPr>
              <w:t>а</w:t>
            </w:r>
            <w:r>
              <w:rPr>
                <w:rFonts w:ascii="Times New Roman" w:hAnsi="Times New Roman"/>
                <w:sz w:val="26"/>
                <w:szCs w:val="28"/>
              </w:rPr>
              <w:t>я</w:t>
            </w:r>
            <w:r w:rsidRPr="00D24617">
              <w:rPr>
                <w:rFonts w:ascii="Times New Roman" w:hAnsi="Times New Roman"/>
                <w:sz w:val="26"/>
                <w:szCs w:val="28"/>
              </w:rPr>
              <w:t xml:space="preserve"> по адресу: Ставропольский край, город Новоалександровск, переулок Комарова, дом №19</w:t>
            </w:r>
          </w:p>
        </w:tc>
        <w:tc>
          <w:tcPr>
            <w:tcW w:w="4644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Свидетельство о государственной регистрации права от 24.09.2012 г., серии 26-АИ № 187867, дата регистрации: 24.09.2012 г.,  номер регистрации: 26-0-1-101/2007/2012-98</w:t>
            </w:r>
          </w:p>
        </w:tc>
        <w:tc>
          <w:tcPr>
            <w:tcW w:w="1620" w:type="dxa"/>
          </w:tcPr>
          <w:p w:rsidR="00B6534B" w:rsidRPr="00D24617" w:rsidRDefault="00B6534B" w:rsidP="00791BE5">
            <w:pPr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    1, </w:t>
            </w:r>
            <w:smartTag w:uri="urn:schemas-microsoft-com:office:smarttags" w:element="metricconverter">
              <w:smartTagPr>
                <w:attr w:name="ProductID" w:val="43 га"/>
              </w:smartTagPr>
              <w:r w:rsidRPr="00D24617">
                <w:rPr>
                  <w:rFonts w:ascii="Times New Roman" w:hAnsi="Times New Roman"/>
                  <w:color w:val="000000"/>
                  <w:sz w:val="26"/>
                  <w:szCs w:val="28"/>
                </w:rPr>
                <w:t>43 га</w:t>
              </w:r>
            </w:smartTag>
          </w:p>
        </w:tc>
      </w:tr>
      <w:tr w:rsidR="00B6534B" w:rsidRPr="00D24617" w:rsidTr="00D24617">
        <w:tc>
          <w:tcPr>
            <w:tcW w:w="567" w:type="dxa"/>
          </w:tcPr>
          <w:p w:rsidR="00B6534B" w:rsidRPr="00D24617" w:rsidRDefault="00B6534B" w:rsidP="00B96D0D">
            <w:pPr>
              <w:pStyle w:val="ListParagraph"/>
              <w:numPr>
                <w:ilvl w:val="0"/>
                <w:numId w:val="1"/>
              </w:numPr>
              <w:ind w:hanging="690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552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Малюта Вера Васильевна</w:t>
            </w:r>
          </w:p>
        </w:tc>
        <w:tc>
          <w:tcPr>
            <w:tcW w:w="6379" w:type="dxa"/>
          </w:tcPr>
          <w:p w:rsidR="00B6534B" w:rsidRPr="00D24617" w:rsidRDefault="00B6534B" w:rsidP="00B96D0D">
            <w:pPr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паспорт серия 07 03 № 724603 выдан Отделом внутренних дел гор. Ипатово Ипатовского района Ставропольского края 17.06.2003г.,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D24617">
              <w:rPr>
                <w:rFonts w:ascii="Times New Roman" w:hAnsi="Times New Roman"/>
                <w:sz w:val="26"/>
                <w:szCs w:val="28"/>
              </w:rPr>
              <w:t>зарегистрирован</w:t>
            </w:r>
            <w:r>
              <w:rPr>
                <w:rFonts w:ascii="Times New Roman" w:hAnsi="Times New Roman"/>
                <w:sz w:val="26"/>
                <w:szCs w:val="28"/>
              </w:rPr>
              <w:t>н</w:t>
            </w:r>
            <w:r w:rsidRPr="00D24617">
              <w:rPr>
                <w:rFonts w:ascii="Times New Roman" w:hAnsi="Times New Roman"/>
                <w:sz w:val="26"/>
                <w:szCs w:val="28"/>
              </w:rPr>
              <w:t>а</w:t>
            </w:r>
            <w:r>
              <w:rPr>
                <w:rFonts w:ascii="Times New Roman" w:hAnsi="Times New Roman"/>
                <w:sz w:val="26"/>
                <w:szCs w:val="28"/>
              </w:rPr>
              <w:t>я</w:t>
            </w:r>
            <w:r w:rsidRPr="00D24617">
              <w:rPr>
                <w:rFonts w:ascii="Times New Roman" w:hAnsi="Times New Roman"/>
                <w:sz w:val="26"/>
                <w:szCs w:val="28"/>
              </w:rPr>
              <w:t xml:space="preserve"> по адресу: Ставропольский край, Ипатовский район, село Бурукшун, улица Октябрьская, дом №4</w:t>
            </w:r>
          </w:p>
        </w:tc>
        <w:tc>
          <w:tcPr>
            <w:tcW w:w="4644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Свидетельство о государственной регистрации права от 20.11.2014 г., серии 26 АК 013617,  дата регистрации: 20.11.2014 г., номер регистрации: 26-0-1-101/2008/2014-734</w:t>
            </w:r>
          </w:p>
        </w:tc>
        <w:tc>
          <w:tcPr>
            <w:tcW w:w="1620" w:type="dxa"/>
          </w:tcPr>
          <w:p w:rsidR="00B6534B" w:rsidRPr="00D24617" w:rsidRDefault="00B6534B" w:rsidP="00791BE5">
            <w:pPr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   10, </w:t>
            </w:r>
            <w:smartTag w:uri="urn:schemas-microsoft-com:office:smarttags" w:element="metricconverter">
              <w:smartTagPr>
                <w:attr w:name="ProductID" w:val="03 га"/>
              </w:smartTagPr>
              <w:r w:rsidRPr="00D24617">
                <w:rPr>
                  <w:rFonts w:ascii="Times New Roman" w:hAnsi="Times New Roman"/>
                  <w:color w:val="000000"/>
                  <w:sz w:val="26"/>
                  <w:szCs w:val="28"/>
                </w:rPr>
                <w:t>03 га</w:t>
              </w:r>
            </w:smartTag>
          </w:p>
        </w:tc>
      </w:tr>
      <w:tr w:rsidR="00B6534B" w:rsidRPr="00D24617" w:rsidTr="00D24617">
        <w:tc>
          <w:tcPr>
            <w:tcW w:w="567" w:type="dxa"/>
          </w:tcPr>
          <w:p w:rsidR="00B6534B" w:rsidRPr="00D24617" w:rsidRDefault="00B6534B" w:rsidP="00B96D0D">
            <w:pPr>
              <w:pStyle w:val="ListParagraph"/>
              <w:numPr>
                <w:ilvl w:val="0"/>
                <w:numId w:val="1"/>
              </w:numPr>
              <w:ind w:hanging="690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552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Бей Николай Александрович</w:t>
            </w:r>
          </w:p>
        </w:tc>
        <w:tc>
          <w:tcPr>
            <w:tcW w:w="6379" w:type="dxa"/>
          </w:tcPr>
          <w:p w:rsidR="00B6534B" w:rsidRPr="00D24617" w:rsidRDefault="00B6534B" w:rsidP="00B96D0D">
            <w:pPr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паспорт серия 07 08 № 000279 выдан Отделением УФМС России по Ставропольскому краю в Ипатовском районе 24.11.2007г., зарегистрирован по адресу: Ставропольский край, Ипатовский район, село Бурукшун, улица 70 лет Октября, дом №8</w:t>
            </w:r>
          </w:p>
        </w:tc>
        <w:tc>
          <w:tcPr>
            <w:tcW w:w="4644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Свидетельство о государственной регистрации права от 27.11.2014 г., серии 26 АК № 013703, дата регистрации:27.11.2014 г.</w:t>
            </w: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номер регистрации:  26-0-1-101/2009/2014-5</w:t>
            </w:r>
          </w:p>
        </w:tc>
        <w:tc>
          <w:tcPr>
            <w:tcW w:w="1620" w:type="dxa"/>
          </w:tcPr>
          <w:p w:rsidR="00B6534B" w:rsidRPr="00D24617" w:rsidRDefault="00B6534B" w:rsidP="00791BE5">
            <w:pPr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    10, </w:t>
            </w:r>
            <w:smartTag w:uri="urn:schemas-microsoft-com:office:smarttags" w:element="metricconverter">
              <w:smartTagPr>
                <w:attr w:name="ProductID" w:val="03 га"/>
              </w:smartTagPr>
              <w:r w:rsidRPr="00D24617">
                <w:rPr>
                  <w:rFonts w:ascii="Times New Roman" w:hAnsi="Times New Roman"/>
                  <w:color w:val="000000"/>
                  <w:sz w:val="26"/>
                  <w:szCs w:val="28"/>
                </w:rPr>
                <w:t>03 га</w:t>
              </w:r>
            </w:smartTag>
          </w:p>
        </w:tc>
      </w:tr>
      <w:tr w:rsidR="00B6534B" w:rsidRPr="00D24617" w:rsidTr="00D24617">
        <w:tc>
          <w:tcPr>
            <w:tcW w:w="567" w:type="dxa"/>
          </w:tcPr>
          <w:p w:rsidR="00B6534B" w:rsidRPr="00D24617" w:rsidRDefault="00B6534B" w:rsidP="00B96D0D">
            <w:pPr>
              <w:pStyle w:val="ListParagraph"/>
              <w:numPr>
                <w:ilvl w:val="0"/>
                <w:numId w:val="1"/>
              </w:numPr>
              <w:ind w:hanging="690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552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Сацута Евгений Евгеньевич</w:t>
            </w:r>
          </w:p>
        </w:tc>
        <w:tc>
          <w:tcPr>
            <w:tcW w:w="6379" w:type="dxa"/>
          </w:tcPr>
          <w:p w:rsidR="00B6534B" w:rsidRPr="00D24617" w:rsidRDefault="00B6534B" w:rsidP="00B96D0D">
            <w:pPr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паспорт серия 07 16 №  221515 выдан Отделением УФМС России по Ставропольскому краю и Карачаево-Черкесской Республике в Ипатовском районе 24.08.2016г.,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D24617">
              <w:rPr>
                <w:rFonts w:ascii="Times New Roman" w:hAnsi="Times New Roman"/>
                <w:sz w:val="26"/>
                <w:szCs w:val="28"/>
              </w:rPr>
              <w:t>зарегистрирован по адресу: Ставропольский край, Ипатовский район, город Ипатово, улица Доватора, дом № 70б</w:t>
            </w:r>
          </w:p>
          <w:p w:rsidR="00B6534B" w:rsidRPr="00D24617" w:rsidRDefault="00B6534B" w:rsidP="00B96D0D">
            <w:pPr>
              <w:jc w:val="both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4644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Свидетельство о государственной регистрации права от 12.12.2014 г., серии  26 АК № 014544,  дата регистрации: 12.12.2014 г., номер регистрации: 26-0-1-101/2009/2014-409</w:t>
            </w:r>
          </w:p>
        </w:tc>
        <w:tc>
          <w:tcPr>
            <w:tcW w:w="1620" w:type="dxa"/>
          </w:tcPr>
          <w:p w:rsidR="00B6534B" w:rsidRPr="00D24617" w:rsidRDefault="00B6534B" w:rsidP="00791BE5">
            <w:pPr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     10, </w:t>
            </w:r>
            <w:smartTag w:uri="urn:schemas-microsoft-com:office:smarttags" w:element="metricconverter">
              <w:smartTagPr>
                <w:attr w:name="ProductID" w:val="03 га"/>
              </w:smartTagPr>
              <w:r w:rsidRPr="00D24617">
                <w:rPr>
                  <w:rFonts w:ascii="Times New Roman" w:hAnsi="Times New Roman"/>
                  <w:color w:val="000000"/>
                  <w:sz w:val="26"/>
                  <w:szCs w:val="28"/>
                </w:rPr>
                <w:t>03 га</w:t>
              </w:r>
            </w:smartTag>
          </w:p>
        </w:tc>
      </w:tr>
      <w:tr w:rsidR="00B6534B" w:rsidRPr="00D24617" w:rsidTr="00D24617">
        <w:tc>
          <w:tcPr>
            <w:tcW w:w="567" w:type="dxa"/>
          </w:tcPr>
          <w:p w:rsidR="00B6534B" w:rsidRPr="00D24617" w:rsidRDefault="00B6534B" w:rsidP="00B96D0D">
            <w:pPr>
              <w:pStyle w:val="ListParagraph"/>
              <w:numPr>
                <w:ilvl w:val="0"/>
                <w:numId w:val="1"/>
              </w:numPr>
              <w:ind w:hanging="690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552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Жукова Светлана Алексеевна</w:t>
            </w:r>
          </w:p>
        </w:tc>
        <w:tc>
          <w:tcPr>
            <w:tcW w:w="6379" w:type="dxa"/>
          </w:tcPr>
          <w:p w:rsidR="00B6534B" w:rsidRPr="00D24617" w:rsidRDefault="00B6534B" w:rsidP="00B96D0D">
            <w:pPr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паспорт серия 07 15 № 076049 выдан Отделением УФМС России по Ставропольскому краю в Ипатовском районе (с местом дислокации в г.Ипатово) 19.01.2016г.,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зарегистрированная по адресу:</w:t>
            </w:r>
            <w:r w:rsidRPr="00D24617">
              <w:rPr>
                <w:rFonts w:ascii="Times New Roman" w:hAnsi="Times New Roman"/>
                <w:sz w:val="26"/>
                <w:szCs w:val="28"/>
              </w:rPr>
              <w:t xml:space="preserve"> Ставропольский край, Ипатовский район, село Бурукшун, улица Пролетарская, дом № 6</w:t>
            </w:r>
          </w:p>
          <w:p w:rsidR="00B6534B" w:rsidRPr="00D24617" w:rsidRDefault="00B6534B" w:rsidP="00B96D0D">
            <w:pPr>
              <w:jc w:val="both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4644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Свидетельство о государственной регистрации права от 03.02.2015 г., серии 26 АК № 110380, дата регистрации: 03.02.2015 г., номер регистрации: 26-26/013-26/013/300/2015-187/1</w:t>
            </w:r>
          </w:p>
        </w:tc>
        <w:tc>
          <w:tcPr>
            <w:tcW w:w="1620" w:type="dxa"/>
          </w:tcPr>
          <w:p w:rsidR="00B6534B" w:rsidRPr="00D24617" w:rsidRDefault="00B6534B" w:rsidP="00791BE5">
            <w:pPr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    10, </w:t>
            </w:r>
            <w:smartTag w:uri="urn:schemas-microsoft-com:office:smarttags" w:element="metricconverter">
              <w:smartTagPr>
                <w:attr w:name="ProductID" w:val="03 га"/>
              </w:smartTagPr>
              <w:r w:rsidRPr="00D24617">
                <w:rPr>
                  <w:rFonts w:ascii="Times New Roman" w:hAnsi="Times New Roman"/>
                  <w:color w:val="000000"/>
                  <w:sz w:val="26"/>
                  <w:szCs w:val="28"/>
                </w:rPr>
                <w:t>03 га</w:t>
              </w:r>
            </w:smartTag>
          </w:p>
        </w:tc>
      </w:tr>
      <w:tr w:rsidR="00B6534B" w:rsidRPr="00D24617" w:rsidTr="00D24617">
        <w:tc>
          <w:tcPr>
            <w:tcW w:w="567" w:type="dxa"/>
          </w:tcPr>
          <w:p w:rsidR="00B6534B" w:rsidRPr="00D24617" w:rsidRDefault="00B6534B" w:rsidP="00B96D0D">
            <w:pPr>
              <w:pStyle w:val="ListParagraph"/>
              <w:numPr>
                <w:ilvl w:val="0"/>
                <w:numId w:val="1"/>
              </w:numPr>
              <w:ind w:hanging="690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552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Форостян Александр Васильевич</w:t>
            </w:r>
          </w:p>
        </w:tc>
        <w:tc>
          <w:tcPr>
            <w:tcW w:w="6379" w:type="dxa"/>
          </w:tcPr>
          <w:p w:rsidR="00B6534B" w:rsidRPr="00D24617" w:rsidRDefault="00B6534B" w:rsidP="00B96D0D">
            <w:pPr>
              <w:jc w:val="both"/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паспорт</w:t>
            </w:r>
            <w:r w:rsidRPr="00D24617"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 xml:space="preserve"> серия 07 05 № 647005 выдан Ипатовским РОВД Ставропольского края 14.04.2006 г., зарегистрирова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>нный</w:t>
            </w:r>
            <w:r w:rsidRPr="00D24617"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 xml:space="preserve"> по адресу: Ставропольский край, Ипатовский район, город Ипатово, улица Кулакова, дом № 25</w:t>
            </w:r>
          </w:p>
        </w:tc>
        <w:tc>
          <w:tcPr>
            <w:tcW w:w="4644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Свидетельство о государственной регистрации права от 03.0</w:t>
            </w:r>
            <w:r>
              <w:rPr>
                <w:rFonts w:ascii="Times New Roman" w:hAnsi="Times New Roman"/>
                <w:color w:val="000000"/>
                <w:sz w:val="26"/>
                <w:szCs w:val="28"/>
              </w:rPr>
              <w:t>3</w:t>
            </w: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.2015 г., серии 26 АК № 112085, дата регистрации: 17.02.2015 г., </w:t>
            </w: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номер регистрации: 26-26/013-26/013/302/2015-151/1</w:t>
            </w: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1620" w:type="dxa"/>
          </w:tcPr>
          <w:p w:rsidR="00B6534B" w:rsidRPr="00D24617" w:rsidRDefault="00B6534B" w:rsidP="00791BE5">
            <w:pPr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   10, </w:t>
            </w:r>
            <w:smartTag w:uri="urn:schemas-microsoft-com:office:smarttags" w:element="metricconverter">
              <w:smartTagPr>
                <w:attr w:name="ProductID" w:val="03 га"/>
              </w:smartTagPr>
              <w:r w:rsidRPr="00D24617">
                <w:rPr>
                  <w:rFonts w:ascii="Times New Roman" w:hAnsi="Times New Roman"/>
                  <w:color w:val="000000"/>
                  <w:sz w:val="26"/>
                  <w:szCs w:val="28"/>
                </w:rPr>
                <w:t>03 га</w:t>
              </w:r>
            </w:smartTag>
          </w:p>
        </w:tc>
      </w:tr>
      <w:tr w:rsidR="00B6534B" w:rsidRPr="00D24617" w:rsidTr="00D24617">
        <w:tc>
          <w:tcPr>
            <w:tcW w:w="567" w:type="dxa"/>
          </w:tcPr>
          <w:p w:rsidR="00B6534B" w:rsidRPr="00D24617" w:rsidRDefault="00B6534B" w:rsidP="00B96D0D">
            <w:pPr>
              <w:pStyle w:val="ListParagraph"/>
              <w:numPr>
                <w:ilvl w:val="0"/>
                <w:numId w:val="1"/>
              </w:numPr>
              <w:ind w:hanging="690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552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Яковенко Григорий Иванович</w:t>
            </w:r>
          </w:p>
        </w:tc>
        <w:tc>
          <w:tcPr>
            <w:tcW w:w="6379" w:type="dxa"/>
          </w:tcPr>
          <w:p w:rsidR="00B6534B" w:rsidRPr="00D24617" w:rsidRDefault="00B6534B" w:rsidP="00B96D0D">
            <w:pPr>
              <w:jc w:val="both"/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паспорт</w:t>
            </w:r>
            <w:r w:rsidRPr="00D24617"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 xml:space="preserve"> серия 07 01 № 611210 выдан Отделом внутренних дел Ипатовского района Ставропольского края 24.10.2001г.,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 xml:space="preserve"> </w:t>
            </w:r>
            <w:r w:rsidRPr="00D24617"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>зарегистрирован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>ный</w:t>
            </w:r>
            <w:r w:rsidRPr="00D24617"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 xml:space="preserve"> по адресу: Ставропольский край, Ипатовский район, село Бурукшун, улица Юбилейная, дом №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 xml:space="preserve"> </w:t>
            </w:r>
            <w:r w:rsidRPr="00D24617"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 xml:space="preserve">56, </w:t>
            </w:r>
          </w:p>
          <w:p w:rsidR="00B6534B" w:rsidRPr="00D24617" w:rsidRDefault="00B6534B" w:rsidP="00B96D0D">
            <w:pPr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представитель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по доверенности от 19.04.2018 г., зарегистрированной в реестре за № 26/51-н/26-2018-2-966  </w:t>
            </w:r>
            <w:r w:rsidRPr="00D24617">
              <w:rPr>
                <w:rFonts w:ascii="Times New Roman" w:hAnsi="Times New Roman"/>
                <w:sz w:val="26"/>
                <w:szCs w:val="28"/>
              </w:rPr>
              <w:t xml:space="preserve"> Кошкидько Иван Васильевич, паспорт серии 0704 № 459740, выдан Ипатовским РОВД Ставропольского края, зарегистрирован</w:t>
            </w:r>
            <w:r>
              <w:rPr>
                <w:rFonts w:ascii="Times New Roman" w:hAnsi="Times New Roman"/>
                <w:sz w:val="26"/>
                <w:szCs w:val="28"/>
              </w:rPr>
              <w:t>ный</w:t>
            </w:r>
            <w:r w:rsidRPr="00D24617">
              <w:rPr>
                <w:rFonts w:ascii="Times New Roman" w:hAnsi="Times New Roman"/>
                <w:sz w:val="26"/>
                <w:szCs w:val="28"/>
              </w:rPr>
              <w:t xml:space="preserve"> по адресу: Ставропольский край, Ипатовский район,  с. Бурукшун, ул. Юбилейная, дом № 50, кв.1</w:t>
            </w:r>
          </w:p>
          <w:p w:rsidR="00B6534B" w:rsidRPr="00D24617" w:rsidRDefault="00B6534B" w:rsidP="00B96D0D">
            <w:pPr>
              <w:jc w:val="both"/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</w:pPr>
          </w:p>
        </w:tc>
        <w:tc>
          <w:tcPr>
            <w:tcW w:w="4644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Свидетельство о государственной регистрации права от 03.07.2015 г., серии 26 АК № 215</w:t>
            </w:r>
            <w:r>
              <w:rPr>
                <w:rFonts w:ascii="Times New Roman" w:hAnsi="Times New Roman"/>
                <w:color w:val="000000"/>
                <w:sz w:val="26"/>
                <w:szCs w:val="28"/>
              </w:rPr>
              <w:t>5</w:t>
            </w: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36, дата регистрации: 03.07.2015 г., номер регистрации: 26-26/013-26/013/302/2015-2829/1</w:t>
            </w:r>
          </w:p>
        </w:tc>
        <w:tc>
          <w:tcPr>
            <w:tcW w:w="1620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5, </w:t>
            </w:r>
            <w:smartTag w:uri="urn:schemas-microsoft-com:office:smarttags" w:element="metricconverter">
              <w:smartTagPr>
                <w:attr w:name="ProductID" w:val="015 га"/>
              </w:smartTagPr>
              <w:r w:rsidRPr="00D24617">
                <w:rPr>
                  <w:rFonts w:ascii="Times New Roman" w:hAnsi="Times New Roman"/>
                  <w:color w:val="000000"/>
                  <w:sz w:val="26"/>
                  <w:szCs w:val="28"/>
                </w:rPr>
                <w:t>015 га</w:t>
              </w:r>
            </w:smartTag>
          </w:p>
          <w:p w:rsidR="00B6534B" w:rsidRPr="00D24617" w:rsidRDefault="00B6534B" w:rsidP="00791BE5">
            <w:pPr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B6534B" w:rsidRPr="00D24617" w:rsidTr="00D24617">
        <w:tc>
          <w:tcPr>
            <w:tcW w:w="567" w:type="dxa"/>
          </w:tcPr>
          <w:p w:rsidR="00B6534B" w:rsidRPr="00D24617" w:rsidRDefault="00B6534B" w:rsidP="00B96D0D">
            <w:pPr>
              <w:pStyle w:val="ListParagraph"/>
              <w:numPr>
                <w:ilvl w:val="0"/>
                <w:numId w:val="1"/>
              </w:numPr>
              <w:ind w:hanging="690"/>
              <w:rPr>
                <w:rFonts w:ascii="Times New Roman" w:hAnsi="Times New Roman"/>
                <w:sz w:val="26"/>
                <w:szCs w:val="28"/>
              </w:rPr>
            </w:pPr>
            <w:bookmarkStart w:id="0" w:name="_GoBack" w:colFirst="3" w:colLast="3"/>
          </w:p>
        </w:tc>
        <w:tc>
          <w:tcPr>
            <w:tcW w:w="2552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Шумейко Виктор Яковлевич</w:t>
            </w:r>
          </w:p>
        </w:tc>
        <w:tc>
          <w:tcPr>
            <w:tcW w:w="6379" w:type="dxa"/>
          </w:tcPr>
          <w:p w:rsidR="00B6534B" w:rsidRPr="00D24617" w:rsidRDefault="00B6534B" w:rsidP="00B96D0D">
            <w:pPr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паспорт</w:t>
            </w:r>
            <w:r w:rsidRPr="00D24617"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 xml:space="preserve"> серия 07 03 № 366313 выдан Отделом внутренних дел гор. Ипатово Ипатовского района Ставропольского края 15.11.2002г., зарегистрирован по адресу: Ставропольский край, Ипатовский район, село Бурукшун, улица Профсоюзная, дом 82</w:t>
            </w:r>
          </w:p>
        </w:tc>
        <w:tc>
          <w:tcPr>
            <w:tcW w:w="4644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Свидетельство о государственной регистрации права от 11.08.2015 г., серии 26 АК № 312282, дата регистрации: 11.08.2015 г., номер регистрации: 26-26/013-26/013/200/2015-1050/1;</w:t>
            </w: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Свидетельство о государственной регистрации права от 05.10.2015 г., серии 26 АК № 314564, дата регистрации: 05.10.2015 г., номер регистрации: 26-26/013-26/013/200/2015-1763/2;</w:t>
            </w: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Свидетельство о государственной регистрации права от 05.10.2015 г., серии 26 АК № 314565, дата регистрации: 05.10.2015 г., номер регистрации: 26-26/013-26/013/200/2015-1762/2;</w:t>
            </w: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Свидетельство о государственной регистрации права от 26.10.2015 г., серии  26 АК № 40542 дата регистрации: 26.10.2015 г., номер регистрации: 26-26/013-26/013/200/2015-2139/2</w:t>
            </w:r>
          </w:p>
        </w:tc>
        <w:tc>
          <w:tcPr>
            <w:tcW w:w="1620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10, </w:t>
            </w:r>
            <w:smartTag w:uri="urn:schemas-microsoft-com:office:smarttags" w:element="metricconverter">
              <w:smartTagPr>
                <w:attr w:name="ProductID" w:val="03 га"/>
              </w:smartTagPr>
              <w:r w:rsidRPr="00D24617">
                <w:rPr>
                  <w:rFonts w:ascii="Times New Roman" w:hAnsi="Times New Roman"/>
                  <w:color w:val="000000"/>
                  <w:sz w:val="26"/>
                  <w:szCs w:val="28"/>
                </w:rPr>
                <w:t>03 га</w:t>
              </w:r>
            </w:smartTag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,</w:t>
            </w: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5, </w:t>
            </w:r>
            <w:smartTag w:uri="urn:schemas-microsoft-com:office:smarttags" w:element="metricconverter">
              <w:smartTagPr>
                <w:attr w:name="ProductID" w:val="015 га"/>
              </w:smartTagPr>
              <w:r w:rsidRPr="00D24617">
                <w:rPr>
                  <w:rFonts w:ascii="Times New Roman" w:hAnsi="Times New Roman"/>
                  <w:color w:val="000000"/>
                  <w:sz w:val="26"/>
                  <w:szCs w:val="28"/>
                </w:rPr>
                <w:t>015 га</w:t>
              </w:r>
            </w:smartTag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,</w:t>
            </w: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5, </w:t>
            </w:r>
            <w:smartTag w:uri="urn:schemas-microsoft-com:office:smarttags" w:element="metricconverter">
              <w:smartTagPr>
                <w:attr w:name="ProductID" w:val="015 га"/>
              </w:smartTagPr>
              <w:r w:rsidRPr="00D24617">
                <w:rPr>
                  <w:rFonts w:ascii="Times New Roman" w:hAnsi="Times New Roman"/>
                  <w:color w:val="000000"/>
                  <w:sz w:val="26"/>
                  <w:szCs w:val="28"/>
                </w:rPr>
                <w:t>015 га</w:t>
              </w:r>
            </w:smartTag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,</w:t>
            </w:r>
          </w:p>
          <w:p w:rsidR="00B6534B" w:rsidRPr="00D24617" w:rsidRDefault="00B6534B" w:rsidP="00791BE5">
            <w:pPr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791BE5">
            <w:pPr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791BE5">
            <w:pPr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791BE5">
            <w:pPr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791BE5">
            <w:pPr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791BE5">
            <w:pPr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791BE5">
            <w:pPr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    10, </w:t>
            </w:r>
            <w:smartTag w:uri="urn:schemas-microsoft-com:office:smarttags" w:element="metricconverter">
              <w:smartTagPr>
                <w:attr w:name="ProductID" w:val="03 га"/>
              </w:smartTagPr>
              <w:r w:rsidRPr="00D24617">
                <w:rPr>
                  <w:rFonts w:ascii="Times New Roman" w:hAnsi="Times New Roman"/>
                  <w:color w:val="000000"/>
                  <w:sz w:val="26"/>
                  <w:szCs w:val="28"/>
                </w:rPr>
                <w:t>03 га</w:t>
              </w:r>
            </w:smartTag>
          </w:p>
        </w:tc>
      </w:tr>
      <w:bookmarkEnd w:id="0"/>
      <w:tr w:rsidR="00B6534B" w:rsidRPr="00D24617" w:rsidTr="00D24617">
        <w:tc>
          <w:tcPr>
            <w:tcW w:w="567" w:type="dxa"/>
          </w:tcPr>
          <w:p w:rsidR="00B6534B" w:rsidRPr="00D24617" w:rsidRDefault="00B6534B" w:rsidP="00B96D0D">
            <w:pPr>
              <w:pStyle w:val="ListParagraph"/>
              <w:numPr>
                <w:ilvl w:val="0"/>
                <w:numId w:val="1"/>
              </w:numPr>
              <w:ind w:hanging="690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552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Куриленко Геннадий Иванович</w:t>
            </w:r>
          </w:p>
        </w:tc>
        <w:tc>
          <w:tcPr>
            <w:tcW w:w="6379" w:type="dxa"/>
          </w:tcPr>
          <w:p w:rsidR="00B6534B" w:rsidRPr="00D24617" w:rsidRDefault="00B6534B" w:rsidP="00B96D0D">
            <w:pPr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паспорт</w:t>
            </w:r>
            <w:r w:rsidRPr="00D24617"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 xml:space="preserve"> серия 07 08 № 175383 выдан Отделением УФМС России по Ставропольскому краю в Ипатовском районе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 xml:space="preserve"> </w:t>
            </w:r>
            <w:r w:rsidRPr="00D24617"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>02.02.2009 г., зарегистрирован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>нный</w:t>
            </w:r>
            <w:r w:rsidRPr="00D24617"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 xml:space="preserve"> по адресу: Ставропольский край, Ипатовский район, село Бурукшун, улица Ленина, дом №99</w:t>
            </w:r>
          </w:p>
        </w:tc>
        <w:tc>
          <w:tcPr>
            <w:tcW w:w="4644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Свидетельство о государственной регистрации права от 24.03.2016 г., серии26 АК № 539873, дата регистрации: 24.03.2016 г., номер регистрации: 26-26/013-26/013/200/2016-1217/2;</w:t>
            </w: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Выписка из Единого государственного реестра прав на недвижимое имущество и сделок с ним, удостоверяющая проведенную государственную регистрацию прав от 26.10.2016 г., дата регистрации: 26.10.2016 г.,  номер регистрации:  26-26/013-26/013/200/2016-5216/2</w:t>
            </w:r>
          </w:p>
        </w:tc>
        <w:tc>
          <w:tcPr>
            <w:tcW w:w="1620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10, </w:t>
            </w:r>
            <w:smartTag w:uri="urn:schemas-microsoft-com:office:smarttags" w:element="metricconverter">
              <w:smartTagPr>
                <w:attr w:name="ProductID" w:val="03 га"/>
              </w:smartTagPr>
              <w:r w:rsidRPr="00D24617">
                <w:rPr>
                  <w:rFonts w:ascii="Times New Roman" w:hAnsi="Times New Roman"/>
                  <w:color w:val="000000"/>
                  <w:sz w:val="26"/>
                  <w:szCs w:val="28"/>
                </w:rPr>
                <w:t>03 га</w:t>
              </w:r>
            </w:smartTag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,</w:t>
            </w:r>
          </w:p>
          <w:p w:rsidR="00B6534B" w:rsidRPr="00D24617" w:rsidRDefault="00B6534B" w:rsidP="00791BE5">
            <w:pPr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791BE5">
            <w:pPr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791BE5">
            <w:pPr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791BE5">
            <w:pPr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791BE5">
            <w:pPr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791BE5">
            <w:pPr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    10, </w:t>
            </w:r>
            <w:smartTag w:uri="urn:schemas-microsoft-com:office:smarttags" w:element="metricconverter">
              <w:smartTagPr>
                <w:attr w:name="ProductID" w:val="03 га"/>
              </w:smartTagPr>
              <w:r w:rsidRPr="00D24617">
                <w:rPr>
                  <w:rFonts w:ascii="Times New Roman" w:hAnsi="Times New Roman"/>
                  <w:color w:val="000000"/>
                  <w:sz w:val="26"/>
                  <w:szCs w:val="28"/>
                </w:rPr>
                <w:t>03 га</w:t>
              </w:r>
            </w:smartTag>
          </w:p>
        </w:tc>
      </w:tr>
      <w:tr w:rsidR="00B6534B" w:rsidRPr="00D24617" w:rsidTr="00D24617">
        <w:tc>
          <w:tcPr>
            <w:tcW w:w="567" w:type="dxa"/>
          </w:tcPr>
          <w:p w:rsidR="00B6534B" w:rsidRPr="00D24617" w:rsidRDefault="00B6534B" w:rsidP="00B96D0D">
            <w:pPr>
              <w:pStyle w:val="ListParagraph"/>
              <w:numPr>
                <w:ilvl w:val="0"/>
                <w:numId w:val="1"/>
              </w:numPr>
              <w:ind w:hanging="690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552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Охременко</w:t>
            </w: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Татьяна Ивановна</w:t>
            </w:r>
          </w:p>
        </w:tc>
        <w:tc>
          <w:tcPr>
            <w:tcW w:w="6379" w:type="dxa"/>
          </w:tcPr>
          <w:p w:rsidR="00B6534B" w:rsidRPr="00D24617" w:rsidRDefault="00B6534B" w:rsidP="00B96D0D">
            <w:pPr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паспорт</w:t>
            </w:r>
            <w:r w:rsidRPr="00D24617"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 xml:space="preserve"> серия 07 14 № 994203 выдан Отделением №3 МРО УФМС России по Ставропольскому краю в г. Светлограде (с местом дислокации в г. Ипатово)18.02.2015 г., зарегистрирован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>нная</w:t>
            </w:r>
            <w:r w:rsidRPr="00D24617"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 xml:space="preserve"> по адресу: Ставропольский край, Ипатовский район, село Бурукшун, улица Гагарина, дом № 103.</w:t>
            </w:r>
          </w:p>
        </w:tc>
        <w:tc>
          <w:tcPr>
            <w:tcW w:w="4644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Выписка из Единого государственного реестра прав на недвижимое имущество и сделок с ним, удостоверяющая проведенную государственную регистрацию прав от 08.11.2016 г., дата регистрации: 08.11.2016 г., номер регистрации: 26/013-26/013/200/2016-5566/2; Выписка из Единого государственного реестра недвижимости об основных характеристиках и зарегистрированных правах на объект недвижимости от </w:t>
            </w:r>
            <w:r w:rsidRPr="00D24617">
              <w:rPr>
                <w:rFonts w:ascii="Times New Roman" w:hAnsi="Times New Roman"/>
                <w:sz w:val="26"/>
                <w:szCs w:val="28"/>
              </w:rPr>
              <w:t>03.04.2017 г., дата регистрации: 28.03.2017 г., номер регистрации: 26:02:000000:831-26/007/2017-2;</w:t>
            </w: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Свидетельство о государственной регистрации права от 08.04.2015 г., серии 26 АК 213050, дата регистрации:08.04.2015 г., номер регистрации:26-26/013-26/013/302/2015-1244/1</w:t>
            </w:r>
          </w:p>
        </w:tc>
        <w:tc>
          <w:tcPr>
            <w:tcW w:w="1620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10, </w:t>
            </w:r>
            <w:smartTag w:uri="urn:schemas-microsoft-com:office:smarttags" w:element="metricconverter">
              <w:smartTagPr>
                <w:attr w:name="ProductID" w:val="03 га"/>
              </w:smartTagPr>
              <w:r w:rsidRPr="00D24617">
                <w:rPr>
                  <w:rFonts w:ascii="Times New Roman" w:hAnsi="Times New Roman"/>
                  <w:color w:val="000000"/>
                  <w:sz w:val="26"/>
                  <w:szCs w:val="28"/>
                </w:rPr>
                <w:t>03 га</w:t>
              </w:r>
            </w:smartTag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,</w:t>
            </w: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</w:p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20</w:t>
            </w: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, </w:t>
            </w:r>
            <w:smartTag w:uri="urn:schemas-microsoft-com:office:smarttags" w:element="metricconverter">
              <w:smartTagPr>
                <w:attr w:name="ProductID" w:val="06 га"/>
              </w:smartTagPr>
              <w:r w:rsidRPr="00D24617">
                <w:rPr>
                  <w:rFonts w:ascii="Times New Roman" w:hAnsi="Times New Roman"/>
                  <w:color w:val="000000"/>
                  <w:sz w:val="26"/>
                  <w:szCs w:val="28"/>
                </w:rPr>
                <w:t>06 га</w:t>
              </w:r>
            </w:smartTag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,</w:t>
            </w:r>
          </w:p>
          <w:p w:rsidR="00B6534B" w:rsidRPr="00D24617" w:rsidRDefault="00B6534B" w:rsidP="00791BE5">
            <w:pPr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791BE5">
            <w:pPr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791BE5">
            <w:pPr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791BE5">
            <w:pPr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791BE5">
            <w:pPr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791BE5">
            <w:pPr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    10, </w:t>
            </w:r>
            <w:smartTag w:uri="urn:schemas-microsoft-com:office:smarttags" w:element="metricconverter">
              <w:smartTagPr>
                <w:attr w:name="ProductID" w:val="03 га"/>
              </w:smartTagPr>
              <w:r w:rsidRPr="00D24617">
                <w:rPr>
                  <w:rFonts w:ascii="Times New Roman" w:hAnsi="Times New Roman"/>
                  <w:color w:val="000000"/>
                  <w:sz w:val="26"/>
                  <w:szCs w:val="28"/>
                </w:rPr>
                <w:t>03 га</w:t>
              </w:r>
            </w:smartTag>
          </w:p>
          <w:p w:rsidR="00B6534B" w:rsidRPr="00D24617" w:rsidRDefault="00B6534B" w:rsidP="00791BE5">
            <w:pPr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791BE5">
            <w:pPr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791BE5">
            <w:pPr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B6534B" w:rsidRPr="00D24617" w:rsidRDefault="00B6534B" w:rsidP="00791BE5">
            <w:pPr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B6534B" w:rsidRPr="00D24617" w:rsidTr="00D24617">
        <w:tc>
          <w:tcPr>
            <w:tcW w:w="567" w:type="dxa"/>
          </w:tcPr>
          <w:p w:rsidR="00B6534B" w:rsidRPr="00D24617" w:rsidRDefault="00B6534B" w:rsidP="00B96D0D">
            <w:pPr>
              <w:pStyle w:val="ListParagraph"/>
              <w:numPr>
                <w:ilvl w:val="0"/>
                <w:numId w:val="1"/>
              </w:numPr>
              <w:ind w:hanging="690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552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Яковенко Николай Иванович</w:t>
            </w:r>
          </w:p>
        </w:tc>
        <w:tc>
          <w:tcPr>
            <w:tcW w:w="6379" w:type="dxa"/>
          </w:tcPr>
          <w:p w:rsidR="00B6534B" w:rsidRPr="00D24617" w:rsidRDefault="00B6534B" w:rsidP="00B96D0D">
            <w:pPr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паспорт</w:t>
            </w:r>
            <w:r w:rsidRPr="00D24617"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 xml:space="preserve"> серия 07 06 № 862790 выдан Ипатовским РОВД Ставропольского края06.03.2007 г., зарегистрирован по  адресу: Ставропольский край, Ипатовский район, село Бурукшун, улица Вильгоцкого,  дом №13</w:t>
            </w:r>
          </w:p>
        </w:tc>
        <w:tc>
          <w:tcPr>
            <w:tcW w:w="4644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 от 17.07.2017 г., дата регистрации: 17.07.2017 г.,  номер регистрации: 26:02:000000:831-26/007/2017-3</w:t>
            </w:r>
          </w:p>
        </w:tc>
        <w:tc>
          <w:tcPr>
            <w:tcW w:w="1620" w:type="dxa"/>
          </w:tcPr>
          <w:p w:rsidR="00B6534B" w:rsidRPr="00D24617" w:rsidRDefault="00B6534B" w:rsidP="00791BE5">
            <w:pPr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    5, 015 га</w:t>
            </w:r>
          </w:p>
        </w:tc>
      </w:tr>
      <w:tr w:rsidR="00B6534B" w:rsidRPr="00D24617" w:rsidTr="00D24617">
        <w:tc>
          <w:tcPr>
            <w:tcW w:w="567" w:type="dxa"/>
          </w:tcPr>
          <w:p w:rsidR="00B6534B" w:rsidRPr="00D24617" w:rsidRDefault="00B6534B" w:rsidP="00B96D0D">
            <w:pPr>
              <w:pStyle w:val="ListParagraph"/>
              <w:numPr>
                <w:ilvl w:val="0"/>
                <w:numId w:val="1"/>
              </w:numPr>
              <w:ind w:hanging="690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552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Яковка Мария Тихоновна</w:t>
            </w:r>
          </w:p>
        </w:tc>
        <w:tc>
          <w:tcPr>
            <w:tcW w:w="6379" w:type="dxa"/>
          </w:tcPr>
          <w:p w:rsidR="00B6534B" w:rsidRPr="00D24617" w:rsidRDefault="00B6534B" w:rsidP="00B96D0D">
            <w:pPr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sz w:val="26"/>
                <w:szCs w:val="28"/>
              </w:rPr>
              <w:t>паспорт</w:t>
            </w:r>
            <w:r w:rsidRPr="00D24617"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 xml:space="preserve"> серия 07 02 № 895072 выдан Отделом внутренних дел гор. Ипатово Ипатовского района Ставропольского края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 xml:space="preserve"> </w:t>
            </w:r>
            <w:r w:rsidRPr="00D24617"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>02.04.2002 г., зарегистрирован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>ная</w:t>
            </w:r>
            <w:r w:rsidRPr="00D24617">
              <w:rPr>
                <w:rFonts w:ascii="Times New Roman" w:hAnsi="Times New Roman"/>
                <w:color w:val="000000"/>
                <w:sz w:val="26"/>
                <w:szCs w:val="28"/>
                <w:lang w:eastAsia="ru-RU"/>
              </w:rPr>
              <w:t xml:space="preserve"> по адресу: Ставропольский край, Ипатовский район, город Ипатово, улица Свердлова, дом №117 </w:t>
            </w:r>
          </w:p>
        </w:tc>
        <w:tc>
          <w:tcPr>
            <w:tcW w:w="4644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 от 03.11.2017 г., дата регистрации: 03.11.2017 г., номер регистрации: 26:02:000000:831-26/007/2017-5</w:t>
            </w:r>
          </w:p>
        </w:tc>
        <w:tc>
          <w:tcPr>
            <w:tcW w:w="1620" w:type="dxa"/>
          </w:tcPr>
          <w:p w:rsidR="00B6534B" w:rsidRPr="00D24617" w:rsidRDefault="00B6534B" w:rsidP="00B96D0D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D24617">
              <w:rPr>
                <w:rFonts w:ascii="Times New Roman" w:hAnsi="Times New Roman"/>
                <w:color w:val="000000"/>
                <w:sz w:val="26"/>
                <w:szCs w:val="28"/>
              </w:rPr>
              <w:t>6, 69 га</w:t>
            </w:r>
          </w:p>
          <w:p w:rsidR="00B6534B" w:rsidRPr="00D24617" w:rsidRDefault="00B6534B" w:rsidP="00791BE5">
            <w:pPr>
              <w:rPr>
                <w:rFonts w:ascii="Times New Roman" w:hAnsi="Times New Roman"/>
                <w:sz w:val="26"/>
                <w:szCs w:val="28"/>
              </w:rPr>
            </w:pPr>
          </w:p>
        </w:tc>
      </w:tr>
    </w:tbl>
    <w:p w:rsidR="00B6534B" w:rsidRDefault="00B6534B" w:rsidP="00E83B4B">
      <w:pPr>
        <w:jc w:val="both"/>
        <w:rPr>
          <w:rFonts w:ascii="Times New Roman" w:hAnsi="Times New Roman"/>
          <w:sz w:val="28"/>
          <w:szCs w:val="28"/>
        </w:rPr>
      </w:pPr>
    </w:p>
    <w:p w:rsidR="00B6534B" w:rsidRPr="00DD5B63" w:rsidRDefault="00B6534B" w:rsidP="00E83B4B">
      <w:pPr>
        <w:jc w:val="both"/>
        <w:rPr>
          <w:rFonts w:ascii="Times New Roman" w:hAnsi="Times New Roman"/>
          <w:sz w:val="28"/>
          <w:szCs w:val="28"/>
        </w:rPr>
      </w:pPr>
      <w:r w:rsidRPr="00DD5B63">
        <w:rPr>
          <w:rFonts w:ascii="Times New Roman" w:hAnsi="Times New Roman"/>
          <w:sz w:val="28"/>
          <w:szCs w:val="28"/>
        </w:rPr>
        <w:t xml:space="preserve">Согласно настоящему списку регистрации присутствующих 16.05.2018 г. на общем собрании участников долевой собственности, для участия в собрании зарегистрировалось </w:t>
      </w:r>
      <w:r>
        <w:rPr>
          <w:rFonts w:ascii="Times New Roman" w:hAnsi="Times New Roman"/>
          <w:sz w:val="28"/>
          <w:szCs w:val="28"/>
        </w:rPr>
        <w:t>14</w:t>
      </w:r>
      <w:r w:rsidRPr="00DD5B63">
        <w:rPr>
          <w:rFonts w:ascii="Times New Roman" w:hAnsi="Times New Roman"/>
          <w:sz w:val="28"/>
          <w:szCs w:val="28"/>
        </w:rPr>
        <w:t xml:space="preserve"> участник</w:t>
      </w:r>
      <w:r>
        <w:rPr>
          <w:rFonts w:ascii="Times New Roman" w:hAnsi="Times New Roman"/>
          <w:sz w:val="28"/>
          <w:szCs w:val="28"/>
        </w:rPr>
        <w:t>ов</w:t>
      </w:r>
      <w:r w:rsidRPr="00DD5B63">
        <w:rPr>
          <w:rFonts w:ascii="Times New Roman" w:hAnsi="Times New Roman"/>
          <w:sz w:val="28"/>
          <w:szCs w:val="28"/>
        </w:rPr>
        <w:t xml:space="preserve"> долевой собственности (их представителей).</w:t>
      </w:r>
    </w:p>
    <w:p w:rsidR="00B6534B" w:rsidRDefault="00B6534B" w:rsidP="001305FE">
      <w:pPr>
        <w:tabs>
          <w:tab w:val="left" w:pos="709"/>
        </w:tabs>
        <w:jc w:val="both"/>
        <w:rPr>
          <w:sz w:val="26"/>
          <w:szCs w:val="25"/>
        </w:rPr>
      </w:pPr>
    </w:p>
    <w:p w:rsidR="00B6534B" w:rsidRPr="001305FE" w:rsidRDefault="00B6534B" w:rsidP="001305FE">
      <w:pPr>
        <w:pStyle w:val="NormalWeb"/>
        <w:tabs>
          <w:tab w:val="left" w:pos="709"/>
        </w:tabs>
        <w:spacing w:before="0" w:beforeAutospacing="0" w:after="0" w:afterAutospacing="0" w:line="240" w:lineRule="exact"/>
        <w:jc w:val="both"/>
        <w:rPr>
          <w:sz w:val="26"/>
          <w:szCs w:val="28"/>
        </w:rPr>
      </w:pPr>
      <w:r w:rsidRPr="001305FE">
        <w:rPr>
          <w:sz w:val="26"/>
          <w:szCs w:val="28"/>
        </w:rPr>
        <w:t xml:space="preserve">Представитель администрации </w:t>
      </w:r>
    </w:p>
    <w:p w:rsidR="00B6534B" w:rsidRPr="001305FE" w:rsidRDefault="00B6534B" w:rsidP="001305FE">
      <w:pPr>
        <w:pStyle w:val="NormalWeb"/>
        <w:tabs>
          <w:tab w:val="left" w:pos="709"/>
        </w:tabs>
        <w:spacing w:before="0" w:beforeAutospacing="0" w:after="0" w:afterAutospacing="0" w:line="240" w:lineRule="exact"/>
        <w:jc w:val="both"/>
        <w:rPr>
          <w:sz w:val="26"/>
          <w:szCs w:val="28"/>
        </w:rPr>
      </w:pPr>
      <w:r w:rsidRPr="001305FE">
        <w:rPr>
          <w:sz w:val="26"/>
          <w:szCs w:val="28"/>
        </w:rPr>
        <w:t xml:space="preserve">Ипатовского городского округа </w:t>
      </w:r>
    </w:p>
    <w:p w:rsidR="00B6534B" w:rsidRPr="001305FE" w:rsidRDefault="00B6534B" w:rsidP="001305FE">
      <w:pPr>
        <w:pStyle w:val="NormalWeb"/>
        <w:tabs>
          <w:tab w:val="left" w:pos="709"/>
        </w:tabs>
        <w:spacing w:before="0" w:beforeAutospacing="0" w:after="0" w:afterAutospacing="0" w:line="240" w:lineRule="exact"/>
        <w:jc w:val="both"/>
        <w:rPr>
          <w:sz w:val="26"/>
          <w:szCs w:val="28"/>
        </w:rPr>
      </w:pPr>
      <w:r w:rsidRPr="001305FE">
        <w:rPr>
          <w:sz w:val="26"/>
          <w:szCs w:val="28"/>
        </w:rPr>
        <w:t xml:space="preserve">заместитель главы администрации- </w:t>
      </w:r>
    </w:p>
    <w:p w:rsidR="00B6534B" w:rsidRPr="001305FE" w:rsidRDefault="00B6534B" w:rsidP="001305FE">
      <w:pPr>
        <w:pStyle w:val="NormalWeb"/>
        <w:tabs>
          <w:tab w:val="left" w:pos="709"/>
        </w:tabs>
        <w:spacing w:before="0" w:beforeAutospacing="0" w:after="0" w:afterAutospacing="0" w:line="240" w:lineRule="exact"/>
        <w:jc w:val="both"/>
        <w:rPr>
          <w:sz w:val="26"/>
          <w:szCs w:val="28"/>
        </w:rPr>
      </w:pPr>
      <w:r w:rsidRPr="001305FE">
        <w:rPr>
          <w:sz w:val="26"/>
          <w:szCs w:val="28"/>
        </w:rPr>
        <w:t>начальник отдела сельского хозяйства,</w:t>
      </w:r>
    </w:p>
    <w:p w:rsidR="00B6534B" w:rsidRPr="001305FE" w:rsidRDefault="00B6534B" w:rsidP="001305FE">
      <w:pPr>
        <w:pStyle w:val="NormalWeb"/>
        <w:tabs>
          <w:tab w:val="left" w:pos="709"/>
        </w:tabs>
        <w:spacing w:before="0" w:beforeAutospacing="0" w:after="0" w:afterAutospacing="0" w:line="240" w:lineRule="exact"/>
        <w:jc w:val="both"/>
        <w:rPr>
          <w:sz w:val="26"/>
          <w:szCs w:val="28"/>
        </w:rPr>
      </w:pPr>
      <w:r w:rsidRPr="001305FE">
        <w:rPr>
          <w:sz w:val="26"/>
          <w:szCs w:val="28"/>
        </w:rPr>
        <w:t xml:space="preserve">охраны окружающей среды, гражданской обороны, </w:t>
      </w:r>
    </w:p>
    <w:p w:rsidR="00B6534B" w:rsidRPr="001305FE" w:rsidRDefault="00B6534B" w:rsidP="001305FE">
      <w:pPr>
        <w:pStyle w:val="NormalWeb"/>
        <w:tabs>
          <w:tab w:val="left" w:pos="709"/>
        </w:tabs>
        <w:spacing w:before="0" w:beforeAutospacing="0" w:after="0" w:afterAutospacing="0" w:line="240" w:lineRule="exact"/>
        <w:jc w:val="both"/>
        <w:rPr>
          <w:sz w:val="26"/>
          <w:szCs w:val="28"/>
        </w:rPr>
      </w:pPr>
      <w:r w:rsidRPr="001305FE">
        <w:rPr>
          <w:sz w:val="26"/>
          <w:szCs w:val="28"/>
        </w:rPr>
        <w:t xml:space="preserve">чрезвычайных ситуаций и антитеррора </w:t>
      </w:r>
    </w:p>
    <w:p w:rsidR="00B6534B" w:rsidRPr="001305FE" w:rsidRDefault="00B6534B" w:rsidP="001305FE">
      <w:pPr>
        <w:pStyle w:val="NormalWeb"/>
        <w:tabs>
          <w:tab w:val="left" w:pos="709"/>
        </w:tabs>
        <w:spacing w:before="0" w:beforeAutospacing="0" w:after="0" w:afterAutospacing="0" w:line="240" w:lineRule="exact"/>
        <w:jc w:val="both"/>
        <w:rPr>
          <w:sz w:val="26"/>
          <w:szCs w:val="28"/>
        </w:rPr>
      </w:pPr>
      <w:r w:rsidRPr="001305FE">
        <w:rPr>
          <w:sz w:val="26"/>
          <w:szCs w:val="28"/>
        </w:rPr>
        <w:t>администрации Ипатовского городского округа</w:t>
      </w:r>
    </w:p>
    <w:p w:rsidR="00B6534B" w:rsidRPr="001305FE" w:rsidRDefault="00B6534B" w:rsidP="001305FE">
      <w:pPr>
        <w:pStyle w:val="NormalWeb"/>
        <w:tabs>
          <w:tab w:val="left" w:pos="709"/>
        </w:tabs>
        <w:spacing w:before="0" w:beforeAutospacing="0" w:after="0" w:afterAutospacing="0"/>
        <w:jc w:val="both"/>
        <w:rPr>
          <w:color w:val="000000"/>
          <w:sz w:val="26"/>
          <w:szCs w:val="28"/>
        </w:rPr>
      </w:pPr>
      <w:r w:rsidRPr="001305FE">
        <w:rPr>
          <w:sz w:val="26"/>
          <w:szCs w:val="28"/>
        </w:rPr>
        <w:t xml:space="preserve">Ставропольского края                         </w:t>
      </w:r>
      <w:r w:rsidRPr="001305FE">
        <w:rPr>
          <w:sz w:val="26"/>
          <w:szCs w:val="28"/>
        </w:rPr>
        <w:softHyphen/>
        <w:t xml:space="preserve">                                         </w:t>
      </w:r>
      <w:r w:rsidRPr="001305FE">
        <w:rPr>
          <w:color w:val="000000"/>
          <w:sz w:val="26"/>
          <w:szCs w:val="28"/>
        </w:rPr>
        <w:t>_________________       Н.С. Головинов</w:t>
      </w:r>
    </w:p>
    <w:p w:rsidR="00B6534B" w:rsidRPr="001305FE" w:rsidRDefault="00B6534B" w:rsidP="001305FE">
      <w:pPr>
        <w:pStyle w:val="NormalWeb"/>
        <w:tabs>
          <w:tab w:val="left" w:pos="709"/>
        </w:tabs>
        <w:spacing w:before="0" w:beforeAutospacing="0" w:after="0" w:afterAutospacing="0" w:line="240" w:lineRule="exact"/>
        <w:jc w:val="both"/>
        <w:rPr>
          <w:sz w:val="26"/>
          <w:szCs w:val="28"/>
        </w:rPr>
      </w:pPr>
      <w:r w:rsidRPr="001305FE">
        <w:rPr>
          <w:sz w:val="26"/>
          <w:szCs w:val="28"/>
        </w:rPr>
        <w:t xml:space="preserve">   </w:t>
      </w:r>
    </w:p>
    <w:p w:rsidR="00B6534B" w:rsidRPr="001305FE" w:rsidRDefault="00B6534B" w:rsidP="001305FE">
      <w:pPr>
        <w:pStyle w:val="NormalWeb"/>
        <w:tabs>
          <w:tab w:val="left" w:pos="709"/>
        </w:tabs>
        <w:spacing w:before="0" w:beforeAutospacing="0" w:after="0" w:afterAutospacing="0" w:line="240" w:lineRule="exact"/>
        <w:jc w:val="both"/>
        <w:rPr>
          <w:color w:val="000000"/>
          <w:sz w:val="26"/>
          <w:szCs w:val="28"/>
        </w:rPr>
      </w:pPr>
    </w:p>
    <w:p w:rsidR="00B6534B" w:rsidRPr="001305FE" w:rsidRDefault="00B6534B" w:rsidP="001305FE">
      <w:pPr>
        <w:tabs>
          <w:tab w:val="left" w:pos="709"/>
        </w:tabs>
        <w:jc w:val="both"/>
        <w:outlineLvl w:val="0"/>
        <w:rPr>
          <w:rFonts w:ascii="Times New Roman" w:hAnsi="Times New Roman"/>
          <w:sz w:val="26"/>
          <w:szCs w:val="28"/>
        </w:rPr>
      </w:pPr>
      <w:r w:rsidRPr="001305FE">
        <w:rPr>
          <w:rFonts w:ascii="Times New Roman" w:hAnsi="Times New Roman"/>
          <w:sz w:val="26"/>
          <w:szCs w:val="28"/>
        </w:rPr>
        <w:t>Представитель инициатора проведения</w:t>
      </w:r>
    </w:p>
    <w:p w:rsidR="00B6534B" w:rsidRDefault="00B6534B" w:rsidP="001305FE">
      <w:pPr>
        <w:tabs>
          <w:tab w:val="left" w:pos="709"/>
        </w:tabs>
        <w:jc w:val="both"/>
        <w:outlineLvl w:val="0"/>
        <w:rPr>
          <w:rFonts w:ascii="Times New Roman" w:hAnsi="Times New Roman"/>
          <w:sz w:val="26"/>
          <w:szCs w:val="28"/>
        </w:rPr>
      </w:pPr>
      <w:r w:rsidRPr="001305FE">
        <w:rPr>
          <w:rFonts w:ascii="Times New Roman" w:hAnsi="Times New Roman"/>
          <w:sz w:val="26"/>
          <w:szCs w:val="28"/>
        </w:rPr>
        <w:t>общего  собрания СПК «Родина»</w:t>
      </w:r>
    </w:p>
    <w:p w:rsidR="00B6534B" w:rsidRPr="001305FE" w:rsidRDefault="00B6534B" w:rsidP="001305FE">
      <w:pPr>
        <w:tabs>
          <w:tab w:val="left" w:pos="709"/>
        </w:tabs>
        <w:jc w:val="both"/>
        <w:outlineLvl w:val="0"/>
        <w:rPr>
          <w:rFonts w:ascii="Times New Roman" w:hAnsi="Times New Roman"/>
          <w:sz w:val="26"/>
          <w:szCs w:val="28"/>
        </w:rPr>
      </w:pPr>
      <w:r w:rsidRPr="001305FE">
        <w:rPr>
          <w:rFonts w:ascii="Times New Roman" w:hAnsi="Times New Roman"/>
          <w:sz w:val="26"/>
          <w:szCs w:val="28"/>
        </w:rPr>
        <w:t>Председатель СПК «Родина»                                                            __________________         И.В. Кошкидько</w:t>
      </w:r>
    </w:p>
    <w:sectPr w:rsidR="00B6534B" w:rsidRPr="001305FE" w:rsidSect="0095199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57E45"/>
    <w:multiLevelType w:val="hybridMultilevel"/>
    <w:tmpl w:val="CE0083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29A6"/>
    <w:rsid w:val="000A0DF3"/>
    <w:rsid w:val="001168C3"/>
    <w:rsid w:val="001305FE"/>
    <w:rsid w:val="00150BFD"/>
    <w:rsid w:val="001F05D3"/>
    <w:rsid w:val="002250C3"/>
    <w:rsid w:val="0023375A"/>
    <w:rsid w:val="0026215D"/>
    <w:rsid w:val="00340B52"/>
    <w:rsid w:val="00341438"/>
    <w:rsid w:val="00350817"/>
    <w:rsid w:val="00350BFB"/>
    <w:rsid w:val="003C2DEA"/>
    <w:rsid w:val="003D6B60"/>
    <w:rsid w:val="003E19C0"/>
    <w:rsid w:val="003E1C3D"/>
    <w:rsid w:val="003E5620"/>
    <w:rsid w:val="00451183"/>
    <w:rsid w:val="004E5727"/>
    <w:rsid w:val="004F0397"/>
    <w:rsid w:val="00506129"/>
    <w:rsid w:val="00544F2F"/>
    <w:rsid w:val="0057361A"/>
    <w:rsid w:val="00584E2A"/>
    <w:rsid w:val="00586633"/>
    <w:rsid w:val="0061283A"/>
    <w:rsid w:val="006F7E31"/>
    <w:rsid w:val="00751666"/>
    <w:rsid w:val="007740F0"/>
    <w:rsid w:val="007756F7"/>
    <w:rsid w:val="007870A7"/>
    <w:rsid w:val="00791BE5"/>
    <w:rsid w:val="00814EAB"/>
    <w:rsid w:val="00815EBB"/>
    <w:rsid w:val="008329A6"/>
    <w:rsid w:val="00895AE2"/>
    <w:rsid w:val="00902D3E"/>
    <w:rsid w:val="00924E4C"/>
    <w:rsid w:val="0092684E"/>
    <w:rsid w:val="00951990"/>
    <w:rsid w:val="009C03C6"/>
    <w:rsid w:val="009D6C7C"/>
    <w:rsid w:val="009F25FB"/>
    <w:rsid w:val="00A644A3"/>
    <w:rsid w:val="00A66AE3"/>
    <w:rsid w:val="00AA6F5B"/>
    <w:rsid w:val="00AB37CB"/>
    <w:rsid w:val="00B31941"/>
    <w:rsid w:val="00B63ABB"/>
    <w:rsid w:val="00B6534B"/>
    <w:rsid w:val="00B66E03"/>
    <w:rsid w:val="00B96D0D"/>
    <w:rsid w:val="00BA2D2B"/>
    <w:rsid w:val="00BA4DDB"/>
    <w:rsid w:val="00BA7ADD"/>
    <w:rsid w:val="00C24CCC"/>
    <w:rsid w:val="00C5069B"/>
    <w:rsid w:val="00C938B3"/>
    <w:rsid w:val="00C95088"/>
    <w:rsid w:val="00CB105F"/>
    <w:rsid w:val="00CD6F68"/>
    <w:rsid w:val="00CE139F"/>
    <w:rsid w:val="00D02AAA"/>
    <w:rsid w:val="00D10881"/>
    <w:rsid w:val="00D24617"/>
    <w:rsid w:val="00D53935"/>
    <w:rsid w:val="00D56D3C"/>
    <w:rsid w:val="00D80F28"/>
    <w:rsid w:val="00DD5B63"/>
    <w:rsid w:val="00E1064B"/>
    <w:rsid w:val="00E30E80"/>
    <w:rsid w:val="00E83B4B"/>
    <w:rsid w:val="00EF1D09"/>
    <w:rsid w:val="00F03105"/>
    <w:rsid w:val="00FB2E1A"/>
    <w:rsid w:val="00FE0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D09"/>
    <w:pPr>
      <w:spacing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D6F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D6F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168C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68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1305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392</TotalTime>
  <Pages>6</Pages>
  <Words>1460</Words>
  <Characters>8322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anna-1112@outlook.com</dc:creator>
  <cp:keywords/>
  <dc:description/>
  <cp:lastModifiedBy>1</cp:lastModifiedBy>
  <cp:revision>46</cp:revision>
  <cp:lastPrinted>2018-05-25T05:45:00Z</cp:lastPrinted>
  <dcterms:created xsi:type="dcterms:W3CDTF">2018-05-15T07:16:00Z</dcterms:created>
  <dcterms:modified xsi:type="dcterms:W3CDTF">2018-06-08T11:23:00Z</dcterms:modified>
</cp:coreProperties>
</file>